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50E" w:rsidRPr="006B501D" w:rsidRDefault="0057350E" w:rsidP="006B50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916D01">
        <w:rPr>
          <w:rFonts w:ascii="Times New Roman" w:hAnsi="Times New Roman" w:cs="Times New Roman"/>
          <w:sz w:val="28"/>
          <w:szCs w:val="28"/>
        </w:rPr>
        <w:tab/>
      </w:r>
      <w:r w:rsidRPr="006B501D">
        <w:rPr>
          <w:rFonts w:ascii="Times New Roman" w:hAnsi="Times New Roman" w:cs="Times New Roman"/>
          <w:b/>
          <w:bCs/>
          <w:sz w:val="24"/>
          <w:szCs w:val="24"/>
          <w:lang w:val="uk-UA"/>
        </w:rPr>
        <w:t>Всеукраїнська олімпіада з української мови та літератури</w:t>
      </w:r>
    </w:p>
    <w:p w:rsidR="0057350E" w:rsidRPr="006B501D" w:rsidRDefault="0057350E" w:rsidP="006B50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6B501D">
        <w:rPr>
          <w:rFonts w:ascii="Times New Roman" w:hAnsi="Times New Roman" w:cs="Times New Roman"/>
          <w:b/>
          <w:bCs/>
          <w:sz w:val="24"/>
          <w:szCs w:val="24"/>
          <w:lang w:val="uk-UA"/>
        </w:rPr>
        <w:t>2013/2014 н.р.</w:t>
      </w:r>
    </w:p>
    <w:p w:rsidR="0057350E" w:rsidRPr="006B501D" w:rsidRDefault="0057350E" w:rsidP="006B50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6B501D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ІІ етап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           </w:t>
      </w:r>
      <w:r w:rsidRPr="006B501D">
        <w:rPr>
          <w:rFonts w:ascii="Times New Roman" w:hAnsi="Times New Roman" w:cs="Times New Roman"/>
          <w:b/>
          <w:bCs/>
          <w:sz w:val="24"/>
          <w:szCs w:val="24"/>
          <w:lang w:val="uk-UA"/>
        </w:rPr>
        <w:t>11 клас</w:t>
      </w:r>
    </w:p>
    <w:p w:rsidR="0057350E" w:rsidRPr="006B501D" w:rsidRDefault="0057350E" w:rsidP="006B50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501D">
        <w:rPr>
          <w:rFonts w:ascii="Times New Roman" w:hAnsi="Times New Roman" w:cs="Times New Roman"/>
          <w:b/>
          <w:bCs/>
          <w:sz w:val="24"/>
          <w:szCs w:val="24"/>
          <w:lang w:val="uk-UA"/>
        </w:rPr>
        <w:t>Українська мова</w:t>
      </w:r>
    </w:p>
    <w:p w:rsidR="0057350E" w:rsidRPr="006B501D" w:rsidRDefault="0057350E" w:rsidP="006B50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6B501D">
        <w:rPr>
          <w:rFonts w:ascii="Times New Roman" w:hAnsi="Times New Roman" w:cs="Times New Roman"/>
          <w:b/>
          <w:bCs/>
          <w:sz w:val="24"/>
          <w:szCs w:val="24"/>
          <w:lang w:val="uk-UA"/>
        </w:rPr>
        <w:t>Варіант ІІ</w:t>
      </w:r>
    </w:p>
    <w:p w:rsidR="0057350E" w:rsidRPr="006B501D" w:rsidRDefault="0057350E" w:rsidP="006B501D">
      <w:pPr>
        <w:pStyle w:val="BodyTextIndent"/>
        <w:numPr>
          <w:ilvl w:val="0"/>
          <w:numId w:val="2"/>
        </w:numPr>
        <w:spacing w:after="0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6B501D">
        <w:rPr>
          <w:rFonts w:ascii="Times New Roman" w:hAnsi="Times New Roman" w:cs="Times New Roman"/>
          <w:b/>
          <w:bCs/>
          <w:sz w:val="24"/>
          <w:szCs w:val="24"/>
          <w:lang w:val="uk-UA"/>
        </w:rPr>
        <w:t>Завдання з відкритою відповіддю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br/>
      </w:r>
      <w:r w:rsidRPr="006B501D">
        <w:rPr>
          <w:rFonts w:ascii="Times New Roman" w:hAnsi="Times New Roman" w:cs="Times New Roman"/>
          <w:b/>
          <w:bCs/>
          <w:sz w:val="24"/>
          <w:szCs w:val="24"/>
          <w:lang w:val="uk-UA"/>
        </w:rPr>
        <w:t>І. Дайте коротку  відповідь на  запропоновані  завдання.</w:t>
      </w:r>
    </w:p>
    <w:p w:rsidR="0057350E" w:rsidRPr="006B501D" w:rsidRDefault="0057350E" w:rsidP="006A285C">
      <w:pPr>
        <w:pStyle w:val="ListParagraph"/>
        <w:numPr>
          <w:ilvl w:val="1"/>
          <w:numId w:val="2"/>
        </w:numPr>
        <w:tabs>
          <w:tab w:val="clear" w:pos="1440"/>
          <w:tab w:val="num" w:pos="567"/>
          <w:tab w:val="left" w:pos="4320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B501D">
        <w:rPr>
          <w:rFonts w:ascii="Times New Roman" w:hAnsi="Times New Roman" w:cs="Times New Roman"/>
          <w:b/>
          <w:bCs/>
          <w:sz w:val="24"/>
          <w:szCs w:val="24"/>
          <w:lang w:val="uk-UA"/>
        </w:rPr>
        <w:t>Розкрийте значення фразеологізмів (описово чи за допомогою слів-синонімів).</w:t>
      </w:r>
      <w:r w:rsidRPr="006B501D">
        <w:rPr>
          <w:rFonts w:ascii="Times New Roman" w:hAnsi="Times New Roman" w:cs="Times New Roman"/>
          <w:sz w:val="24"/>
          <w:szCs w:val="24"/>
          <w:lang w:val="uk-UA"/>
        </w:rPr>
        <w:t xml:space="preserve"> Нитка аріадни; золота молодь.</w:t>
      </w:r>
      <w:r w:rsidRPr="006B501D">
        <w:rPr>
          <w:rFonts w:ascii="Times New Roman" w:hAnsi="Times New Roman" w:cs="Times New Roman"/>
          <w:sz w:val="24"/>
          <w:szCs w:val="24"/>
          <w:lang w:val="uk-UA"/>
        </w:rPr>
        <w:tab/>
      </w:r>
    </w:p>
    <w:p w:rsidR="0057350E" w:rsidRPr="006B501D" w:rsidRDefault="0057350E" w:rsidP="006B501D">
      <w:pPr>
        <w:tabs>
          <w:tab w:val="num" w:pos="786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6B501D">
        <w:rPr>
          <w:rFonts w:ascii="Times New Roman" w:hAnsi="Times New Roman" w:cs="Times New Roman"/>
          <w:b/>
          <w:bCs/>
          <w:sz w:val="24"/>
          <w:szCs w:val="24"/>
          <w:lang w:val="uk-UA"/>
        </w:rPr>
        <w:t>4б.</w:t>
      </w:r>
    </w:p>
    <w:p w:rsidR="0057350E" w:rsidRPr="006B501D" w:rsidRDefault="0057350E" w:rsidP="006B501D">
      <w:pPr>
        <w:pStyle w:val="ListParagraph"/>
        <w:numPr>
          <w:ilvl w:val="1"/>
          <w:numId w:val="2"/>
        </w:numPr>
        <w:tabs>
          <w:tab w:val="clear" w:pos="1440"/>
          <w:tab w:val="num" w:pos="709"/>
          <w:tab w:val="num" w:pos="786"/>
        </w:tabs>
        <w:spacing w:after="0" w:line="240" w:lineRule="auto"/>
        <w:ind w:left="0" w:hanging="567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6B501D">
        <w:rPr>
          <w:rFonts w:ascii="Times New Roman" w:hAnsi="Times New Roman" w:cs="Times New Roman"/>
          <w:b/>
          <w:bCs/>
          <w:sz w:val="24"/>
          <w:szCs w:val="24"/>
          <w:lang w:val="uk-UA"/>
        </w:rPr>
        <w:t>Доберіть нормативні відповідники до калькованих слів і словосполучень.</w:t>
      </w:r>
    </w:p>
    <w:p w:rsidR="0057350E" w:rsidRPr="00916D01" w:rsidRDefault="0057350E" w:rsidP="006B501D">
      <w:pPr>
        <w:spacing w:after="0"/>
        <w:ind w:firstLine="6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916D01">
        <w:rPr>
          <w:rFonts w:ascii="Times New Roman" w:hAnsi="Times New Roman" w:cs="Times New Roman"/>
          <w:sz w:val="28"/>
          <w:szCs w:val="28"/>
          <w:lang w:val="uk-UA"/>
        </w:rPr>
        <w:t>анести шкоду; під відкритим небом; ставити у відомість; хвилююча зустріч.</w:t>
      </w:r>
    </w:p>
    <w:p w:rsidR="0057350E" w:rsidRPr="00980359" w:rsidRDefault="0057350E" w:rsidP="006B501D">
      <w:pPr>
        <w:tabs>
          <w:tab w:val="num" w:pos="786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80359">
        <w:rPr>
          <w:rFonts w:ascii="Times New Roman" w:hAnsi="Times New Roman" w:cs="Times New Roman"/>
          <w:b/>
          <w:bCs/>
          <w:sz w:val="28"/>
          <w:szCs w:val="28"/>
          <w:lang w:val="uk-UA"/>
        </w:rPr>
        <w:t>4б.</w:t>
      </w:r>
    </w:p>
    <w:p w:rsidR="0057350E" w:rsidRPr="006B501D" w:rsidRDefault="0057350E" w:rsidP="006B501D">
      <w:pPr>
        <w:tabs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Pr="00916D0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 </w:t>
      </w:r>
      <w:r w:rsidRPr="006B501D">
        <w:rPr>
          <w:rFonts w:ascii="Times New Roman" w:hAnsi="Times New Roman" w:cs="Times New Roman"/>
          <w:b/>
          <w:bCs/>
          <w:sz w:val="24"/>
          <w:szCs w:val="24"/>
          <w:lang w:val="uk-UA"/>
        </w:rPr>
        <w:t>Запишіть речення, розставте розділові знаки, побудуйте його структурну схему, зробіть синтаксичний розбір (підкресліть головні й другорядні члени речення, визначте та охарактеризуйте названий вид складного речення). Надпишіть над кожним словом, якою частиною мови воно є. Виконайте морфологічний і морфемний аналізи виділеного слова.</w:t>
      </w:r>
    </w:p>
    <w:p w:rsidR="0057350E" w:rsidRPr="00893524" w:rsidRDefault="0057350E" w:rsidP="006B501D">
      <w:pPr>
        <w:shd w:val="clear" w:color="auto" w:fill="FFFFFF"/>
        <w:spacing w:after="0" w:line="288" w:lineRule="atLeast"/>
        <w:rPr>
          <w:rFonts w:ascii="Times New Roman" w:hAnsi="Times New Roman" w:cs="Times New Roman"/>
          <w:i/>
          <w:iCs/>
          <w:color w:val="000000"/>
          <w:sz w:val="28"/>
          <w:szCs w:val="28"/>
          <w:lang w:val="uk-UA" w:eastAsia="ru-RU"/>
        </w:rPr>
      </w:pPr>
      <w:r w:rsidRPr="0078389C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Щоб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не пламеніти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горобині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самотньо</w:t>
      </w:r>
      <w:bookmarkStart w:id="0" w:name="_GoBack"/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</w:t>
      </w:r>
      <w:r w:rsidRPr="00D0295A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посадив</w:t>
      </w:r>
      <w:bookmarkEnd w:id="0"/>
      <w:r w:rsidRPr="0078389C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я поблизу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неї нашу українську калину</w:t>
      </w:r>
      <w:r w:rsidRPr="0078389C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(</w:t>
      </w:r>
      <w:hyperlink r:id="rId5" w:tooltip="Цюпа Іван Антонович" w:history="1">
        <w:r w:rsidRPr="0078389C">
          <w:rPr>
            <w:rFonts w:ascii="Times New Roman" w:hAnsi="Times New Roman" w:cs="Times New Roman"/>
            <w:i/>
            <w:iCs/>
            <w:sz w:val="28"/>
            <w:szCs w:val="28"/>
            <w:lang w:eastAsia="ru-RU"/>
          </w:rPr>
          <w:t>Іван Цюпа</w:t>
        </w:r>
      </w:hyperlink>
      <w:r w:rsidRPr="0078389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)</w:t>
      </w:r>
      <w:r>
        <w:rPr>
          <w:rFonts w:ascii="Times New Roman" w:hAnsi="Times New Roman" w:cs="Times New Roman"/>
          <w:i/>
          <w:iCs/>
          <w:sz w:val="28"/>
          <w:szCs w:val="28"/>
          <w:lang w:val="uk-UA" w:eastAsia="ru-RU"/>
        </w:rPr>
        <w:t>.</w:t>
      </w:r>
    </w:p>
    <w:p w:rsidR="0057350E" w:rsidRDefault="0057350E" w:rsidP="006B501D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80359">
        <w:rPr>
          <w:rFonts w:ascii="Times New Roman" w:hAnsi="Times New Roman" w:cs="Times New Roman"/>
          <w:b/>
          <w:bCs/>
          <w:sz w:val="28"/>
          <w:szCs w:val="28"/>
          <w:lang w:val="uk-UA"/>
        </w:rPr>
        <w:t>12б.</w:t>
      </w:r>
    </w:p>
    <w:p w:rsidR="0057350E" w:rsidRPr="006B501D" w:rsidRDefault="0057350E" w:rsidP="006B501D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</w:pPr>
      <w:r w:rsidRPr="006B501D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>Максимальна кількість балів за завдання відкритої форми – 20</w:t>
      </w:r>
    </w:p>
    <w:p w:rsidR="0057350E" w:rsidRPr="006B501D" w:rsidRDefault="0057350E" w:rsidP="006B501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6B501D">
        <w:rPr>
          <w:rFonts w:ascii="Times New Roman" w:hAnsi="Times New Roman" w:cs="Times New Roman"/>
          <w:b/>
          <w:bCs/>
          <w:sz w:val="24"/>
          <w:szCs w:val="24"/>
          <w:lang w:val="uk-UA"/>
        </w:rPr>
        <w:t>Українська література</w:t>
      </w:r>
    </w:p>
    <w:p w:rsidR="0057350E" w:rsidRPr="00916D01" w:rsidRDefault="0057350E" w:rsidP="006B501D">
      <w:pPr>
        <w:pStyle w:val="BodyTextIndent"/>
        <w:numPr>
          <w:ilvl w:val="0"/>
          <w:numId w:val="2"/>
        </w:numPr>
        <w:spacing w:after="0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B501D">
        <w:rPr>
          <w:rFonts w:ascii="Times New Roman" w:hAnsi="Times New Roman" w:cs="Times New Roman"/>
          <w:b/>
          <w:bCs/>
          <w:sz w:val="24"/>
          <w:szCs w:val="24"/>
          <w:lang w:val="uk-UA"/>
        </w:rPr>
        <w:t>Завдання з відкритою відповіддю</w:t>
      </w:r>
    </w:p>
    <w:p w:rsidR="0057350E" w:rsidRDefault="0057350E" w:rsidP="006B501D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16D01">
        <w:rPr>
          <w:rFonts w:ascii="Times New Roman" w:hAnsi="Times New Roman" w:cs="Times New Roman"/>
          <w:b/>
          <w:bCs/>
          <w:sz w:val="28"/>
          <w:szCs w:val="28"/>
        </w:rPr>
        <w:t xml:space="preserve">I. </w:t>
      </w:r>
      <w:r w:rsidRPr="006A285C">
        <w:rPr>
          <w:rFonts w:ascii="Times New Roman" w:hAnsi="Times New Roman" w:cs="Times New Roman"/>
          <w:b/>
          <w:bCs/>
          <w:sz w:val="24"/>
          <w:szCs w:val="24"/>
        </w:rPr>
        <w:t>Напишіть</w:t>
      </w:r>
      <w:r w:rsidRPr="006A285C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6A285C">
        <w:rPr>
          <w:rFonts w:ascii="Times New Roman" w:hAnsi="Times New Roman" w:cs="Times New Roman"/>
          <w:b/>
          <w:bCs/>
          <w:sz w:val="24"/>
          <w:szCs w:val="24"/>
        </w:rPr>
        <w:t>твір-роздум (обсяг – 1-1,5 стор.) на одну із</w:t>
      </w:r>
      <w:r w:rsidRPr="006A285C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6A285C">
        <w:rPr>
          <w:rFonts w:ascii="Times New Roman" w:hAnsi="Times New Roman" w:cs="Times New Roman"/>
          <w:b/>
          <w:bCs/>
          <w:sz w:val="24"/>
          <w:szCs w:val="24"/>
        </w:rPr>
        <w:t>запропонованих тем</w:t>
      </w:r>
    </w:p>
    <w:p w:rsidR="0057350E" w:rsidRPr="00980359" w:rsidRDefault="0057350E" w:rsidP="006A285C">
      <w:pPr>
        <w:pStyle w:val="ListParagraph"/>
        <w:numPr>
          <w:ilvl w:val="1"/>
          <w:numId w:val="2"/>
        </w:numPr>
        <w:spacing w:after="0"/>
        <w:ind w:left="0" w:firstLine="180"/>
        <w:rPr>
          <w:rFonts w:ascii="Times New Roman" w:hAnsi="Times New Roman" w:cs="Times New Roman"/>
          <w:sz w:val="28"/>
          <w:szCs w:val="28"/>
          <w:lang w:val="uk-UA"/>
        </w:rPr>
      </w:pPr>
      <w:r w:rsidRPr="00980359">
        <w:rPr>
          <w:rFonts w:ascii="Times New Roman" w:hAnsi="Times New Roman" w:cs="Times New Roman"/>
          <w:sz w:val="28"/>
          <w:szCs w:val="28"/>
          <w:lang w:val="uk-UA"/>
        </w:rPr>
        <w:t>«Розстріляне Відродження» в українській літературі 20-30-х років»</w:t>
      </w:r>
    </w:p>
    <w:p w:rsidR="0057350E" w:rsidRPr="00980359" w:rsidRDefault="0057350E" w:rsidP="006B501D">
      <w:pPr>
        <w:pStyle w:val="ListParagraph"/>
        <w:numPr>
          <w:ilvl w:val="1"/>
          <w:numId w:val="2"/>
        </w:numPr>
        <w:spacing w:after="0"/>
        <w:ind w:left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980359">
        <w:rPr>
          <w:rFonts w:ascii="Times New Roman" w:hAnsi="Times New Roman" w:cs="Times New Roman"/>
          <w:sz w:val="28"/>
          <w:szCs w:val="28"/>
          <w:lang w:val="uk-UA"/>
        </w:rPr>
        <w:t>Ідейн</w:t>
      </w:r>
      <w:r>
        <w:rPr>
          <w:rFonts w:ascii="Times New Roman" w:hAnsi="Times New Roman" w:cs="Times New Roman"/>
          <w:sz w:val="28"/>
          <w:szCs w:val="28"/>
          <w:lang w:val="uk-UA"/>
        </w:rPr>
        <w:t>о-тематичне багатство збірки П.</w:t>
      </w:r>
      <w:r w:rsidRPr="00980359">
        <w:rPr>
          <w:rFonts w:ascii="Times New Roman" w:hAnsi="Times New Roman" w:cs="Times New Roman"/>
          <w:sz w:val="28"/>
          <w:szCs w:val="28"/>
          <w:lang w:val="uk-UA"/>
        </w:rPr>
        <w:t>Тичини «Сонячні кларнети»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</w:t>
      </w:r>
      <w:r w:rsidRPr="00980359">
        <w:rPr>
          <w:rFonts w:ascii="Times New Roman" w:hAnsi="Times New Roman" w:cs="Times New Roman"/>
          <w:b/>
          <w:bCs/>
          <w:sz w:val="28"/>
          <w:szCs w:val="28"/>
        </w:rPr>
        <w:t>12 б</w:t>
      </w:r>
      <w:r w:rsidRPr="00980359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57350E" w:rsidRPr="006B501D" w:rsidRDefault="0057350E" w:rsidP="006B501D">
      <w:pPr>
        <w:spacing w:after="0"/>
        <w:rPr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ІІ</w:t>
      </w:r>
      <w:r w:rsidRPr="0089352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 </w:t>
      </w:r>
      <w:r w:rsidRPr="006B501D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Проаналізуйте поезію за такою схемою (тема та ідея; жанрові особливості; поетичні образи, картини; особливості віршування (рима, римування, віршовий розмір); строфічна будова; особливості лексики, тропи, поетичні фігури, фонічні засоби та їх роль у розкритті авторського задуму).</w:t>
      </w:r>
    </w:p>
    <w:p w:rsidR="0057350E" w:rsidRPr="006B501D" w:rsidRDefault="0057350E" w:rsidP="006B501D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</w:pPr>
      <w:r w:rsidRPr="006B501D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>Мені зоря сіяла нині вранці</w:t>
      </w:r>
    </w:p>
    <w:p w:rsidR="0057350E" w:rsidRPr="006B501D" w:rsidRDefault="0057350E" w:rsidP="006B501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6B501D">
        <w:rPr>
          <w:rFonts w:ascii="Times New Roman" w:hAnsi="Times New Roman" w:cs="Times New Roman"/>
          <w:sz w:val="24"/>
          <w:szCs w:val="24"/>
          <w:lang w:val="uk-UA"/>
        </w:rPr>
        <w:t>Мені зоря сіяла нині вранці,</w:t>
      </w:r>
    </w:p>
    <w:p w:rsidR="0057350E" w:rsidRPr="006B501D" w:rsidRDefault="0057350E" w:rsidP="006B5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501D">
        <w:rPr>
          <w:rFonts w:ascii="Times New Roman" w:hAnsi="Times New Roman" w:cs="Times New Roman"/>
          <w:sz w:val="24"/>
          <w:szCs w:val="24"/>
        </w:rPr>
        <w:t xml:space="preserve">устромлена в вікно. І благодать </w:t>
      </w:r>
      <w:r w:rsidRPr="006B501D">
        <w:rPr>
          <w:rFonts w:ascii="Times New Roman" w:hAnsi="Times New Roman" w:cs="Times New Roman"/>
          <w:sz w:val="24"/>
          <w:szCs w:val="24"/>
        </w:rPr>
        <w:sym w:font="Symbol" w:char="F02D"/>
      </w:r>
    </w:p>
    <w:p w:rsidR="0057350E" w:rsidRPr="006B501D" w:rsidRDefault="0057350E" w:rsidP="006B5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501D">
        <w:rPr>
          <w:rFonts w:ascii="Times New Roman" w:hAnsi="Times New Roman" w:cs="Times New Roman"/>
          <w:sz w:val="24"/>
          <w:szCs w:val="24"/>
        </w:rPr>
        <w:t>такая</w:t>
      </w:r>
      <w:r w:rsidRPr="006B50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B501D">
        <w:rPr>
          <w:rFonts w:ascii="Times New Roman" w:hAnsi="Times New Roman" w:cs="Times New Roman"/>
          <w:sz w:val="24"/>
          <w:szCs w:val="24"/>
        </w:rPr>
        <w:t>налягла</w:t>
      </w:r>
      <w:r w:rsidRPr="006B50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B501D">
        <w:rPr>
          <w:rFonts w:ascii="Times New Roman" w:hAnsi="Times New Roman" w:cs="Times New Roman"/>
          <w:sz w:val="24"/>
          <w:szCs w:val="24"/>
        </w:rPr>
        <w:t>мені на душу</w:t>
      </w:r>
    </w:p>
    <w:p w:rsidR="0057350E" w:rsidRPr="006B501D" w:rsidRDefault="0057350E" w:rsidP="006B5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501D">
        <w:rPr>
          <w:rFonts w:ascii="Times New Roman" w:hAnsi="Times New Roman" w:cs="Times New Roman"/>
          <w:sz w:val="24"/>
          <w:szCs w:val="24"/>
        </w:rPr>
        <w:t>смиренну, що я збагнув блаженно:</w:t>
      </w:r>
    </w:p>
    <w:p w:rsidR="0057350E" w:rsidRPr="006B501D" w:rsidRDefault="0057350E" w:rsidP="006B5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501D">
        <w:rPr>
          <w:rFonts w:ascii="Times New Roman" w:hAnsi="Times New Roman" w:cs="Times New Roman"/>
          <w:sz w:val="24"/>
          <w:szCs w:val="24"/>
        </w:rPr>
        <w:t xml:space="preserve">ота зоря </w:t>
      </w:r>
      <w:r w:rsidRPr="006B501D">
        <w:rPr>
          <w:rFonts w:ascii="Times New Roman" w:hAnsi="Times New Roman" w:cs="Times New Roman"/>
          <w:sz w:val="24"/>
          <w:szCs w:val="24"/>
        </w:rPr>
        <w:sym w:font="Symbol" w:char="F02D"/>
      </w:r>
      <w:r w:rsidRPr="006B501D">
        <w:rPr>
          <w:rFonts w:ascii="Times New Roman" w:hAnsi="Times New Roman" w:cs="Times New Roman"/>
          <w:sz w:val="24"/>
          <w:szCs w:val="24"/>
        </w:rPr>
        <w:t xml:space="preserve"> то тільки скалок болю,</w:t>
      </w:r>
    </w:p>
    <w:p w:rsidR="0057350E" w:rsidRPr="006B501D" w:rsidRDefault="0057350E" w:rsidP="006B5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501D">
        <w:rPr>
          <w:rFonts w:ascii="Times New Roman" w:hAnsi="Times New Roman" w:cs="Times New Roman"/>
          <w:sz w:val="24"/>
          <w:szCs w:val="24"/>
        </w:rPr>
        <w:t>що</w:t>
      </w:r>
      <w:r w:rsidRPr="006B50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B501D">
        <w:rPr>
          <w:rFonts w:ascii="Times New Roman" w:hAnsi="Times New Roman" w:cs="Times New Roman"/>
          <w:sz w:val="24"/>
          <w:szCs w:val="24"/>
        </w:rPr>
        <w:t>вічністю</w:t>
      </w:r>
      <w:r w:rsidRPr="006B50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B501D">
        <w:rPr>
          <w:rFonts w:ascii="Times New Roman" w:hAnsi="Times New Roman" w:cs="Times New Roman"/>
          <w:sz w:val="24"/>
          <w:szCs w:val="24"/>
        </w:rPr>
        <w:t>протятий, мов огнем.</w:t>
      </w:r>
    </w:p>
    <w:p w:rsidR="0057350E" w:rsidRPr="006B501D" w:rsidRDefault="0057350E" w:rsidP="006B5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501D">
        <w:rPr>
          <w:rFonts w:ascii="Times New Roman" w:hAnsi="Times New Roman" w:cs="Times New Roman"/>
          <w:sz w:val="24"/>
          <w:szCs w:val="24"/>
        </w:rPr>
        <w:t xml:space="preserve">ота зоря </w:t>
      </w:r>
      <w:r w:rsidRPr="006B501D">
        <w:rPr>
          <w:rFonts w:ascii="Times New Roman" w:hAnsi="Times New Roman" w:cs="Times New Roman"/>
          <w:sz w:val="24"/>
          <w:szCs w:val="24"/>
        </w:rPr>
        <w:sym w:font="Symbol" w:char="F02D"/>
      </w:r>
      <w:r w:rsidRPr="006B501D">
        <w:rPr>
          <w:rFonts w:ascii="Times New Roman" w:hAnsi="Times New Roman" w:cs="Times New Roman"/>
          <w:sz w:val="24"/>
          <w:szCs w:val="24"/>
        </w:rPr>
        <w:t xml:space="preserve"> вістунка</w:t>
      </w:r>
      <w:r w:rsidRPr="006B50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B501D">
        <w:rPr>
          <w:rFonts w:ascii="Times New Roman" w:hAnsi="Times New Roman" w:cs="Times New Roman"/>
          <w:sz w:val="24"/>
          <w:szCs w:val="24"/>
        </w:rPr>
        <w:t>твого шляху,</w:t>
      </w:r>
    </w:p>
    <w:p w:rsidR="0057350E" w:rsidRPr="006B501D" w:rsidRDefault="0057350E" w:rsidP="006B5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501D">
        <w:rPr>
          <w:rFonts w:ascii="Times New Roman" w:hAnsi="Times New Roman" w:cs="Times New Roman"/>
          <w:sz w:val="24"/>
          <w:szCs w:val="24"/>
        </w:rPr>
        <w:t xml:space="preserve">хреста і долі </w:t>
      </w:r>
      <w:r w:rsidRPr="006B501D">
        <w:rPr>
          <w:rFonts w:ascii="Times New Roman" w:hAnsi="Times New Roman" w:cs="Times New Roman"/>
          <w:sz w:val="24"/>
          <w:szCs w:val="24"/>
        </w:rPr>
        <w:sym w:font="Symbol" w:char="F02D"/>
      </w:r>
      <w:r w:rsidRPr="006B501D">
        <w:rPr>
          <w:rFonts w:ascii="Times New Roman" w:hAnsi="Times New Roman" w:cs="Times New Roman"/>
          <w:sz w:val="24"/>
          <w:szCs w:val="24"/>
        </w:rPr>
        <w:t xml:space="preserve"> ніби</w:t>
      </w:r>
      <w:r w:rsidRPr="006B50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B501D">
        <w:rPr>
          <w:rFonts w:ascii="Times New Roman" w:hAnsi="Times New Roman" w:cs="Times New Roman"/>
          <w:sz w:val="24"/>
          <w:szCs w:val="24"/>
        </w:rPr>
        <w:t>вічна</w:t>
      </w:r>
      <w:r w:rsidRPr="006B50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B501D">
        <w:rPr>
          <w:rFonts w:ascii="Times New Roman" w:hAnsi="Times New Roman" w:cs="Times New Roman"/>
          <w:sz w:val="24"/>
          <w:szCs w:val="24"/>
        </w:rPr>
        <w:t>мати,</w:t>
      </w:r>
    </w:p>
    <w:p w:rsidR="0057350E" w:rsidRPr="006B501D" w:rsidRDefault="0057350E" w:rsidP="006B5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501D">
        <w:rPr>
          <w:rFonts w:ascii="Times New Roman" w:hAnsi="Times New Roman" w:cs="Times New Roman"/>
          <w:sz w:val="24"/>
          <w:szCs w:val="24"/>
        </w:rPr>
        <w:t>вивищена до неба (від</w:t>
      </w:r>
      <w:r w:rsidRPr="006B50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B501D">
        <w:rPr>
          <w:rFonts w:ascii="Times New Roman" w:hAnsi="Times New Roman" w:cs="Times New Roman"/>
          <w:sz w:val="24"/>
          <w:szCs w:val="24"/>
        </w:rPr>
        <w:t>землі</w:t>
      </w:r>
    </w:p>
    <w:p w:rsidR="0057350E" w:rsidRPr="006B501D" w:rsidRDefault="0057350E" w:rsidP="006B5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501D">
        <w:rPr>
          <w:rFonts w:ascii="Times New Roman" w:hAnsi="Times New Roman" w:cs="Times New Roman"/>
          <w:sz w:val="24"/>
          <w:szCs w:val="24"/>
        </w:rPr>
        <w:t>на відстань</w:t>
      </w:r>
      <w:r w:rsidRPr="006B50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B501D">
        <w:rPr>
          <w:rFonts w:ascii="Times New Roman" w:hAnsi="Times New Roman" w:cs="Times New Roman"/>
          <w:sz w:val="24"/>
          <w:szCs w:val="24"/>
        </w:rPr>
        <w:t>справедливості) прощає</w:t>
      </w:r>
    </w:p>
    <w:p w:rsidR="0057350E" w:rsidRPr="006B501D" w:rsidRDefault="0057350E" w:rsidP="006B5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501D">
        <w:rPr>
          <w:rFonts w:ascii="Times New Roman" w:hAnsi="Times New Roman" w:cs="Times New Roman"/>
          <w:sz w:val="24"/>
          <w:szCs w:val="24"/>
        </w:rPr>
        <w:t>тобі</w:t>
      </w:r>
      <w:r w:rsidRPr="006B50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B501D">
        <w:rPr>
          <w:rFonts w:ascii="Times New Roman" w:hAnsi="Times New Roman" w:cs="Times New Roman"/>
          <w:sz w:val="24"/>
          <w:szCs w:val="24"/>
        </w:rPr>
        <w:t>хвилину</w:t>
      </w:r>
      <w:r w:rsidRPr="006B50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B501D">
        <w:rPr>
          <w:rFonts w:ascii="Times New Roman" w:hAnsi="Times New Roman" w:cs="Times New Roman"/>
          <w:sz w:val="24"/>
          <w:szCs w:val="24"/>
        </w:rPr>
        <w:t>розпачу, дає</w:t>
      </w:r>
    </w:p>
    <w:p w:rsidR="0057350E" w:rsidRPr="006B501D" w:rsidRDefault="0057350E" w:rsidP="006B5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501D">
        <w:rPr>
          <w:rFonts w:ascii="Times New Roman" w:hAnsi="Times New Roman" w:cs="Times New Roman"/>
          <w:sz w:val="24"/>
          <w:szCs w:val="24"/>
        </w:rPr>
        <w:t>наснагу</w:t>
      </w:r>
      <w:r w:rsidRPr="006B50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B501D">
        <w:rPr>
          <w:rFonts w:ascii="Times New Roman" w:hAnsi="Times New Roman" w:cs="Times New Roman"/>
          <w:sz w:val="24"/>
          <w:szCs w:val="24"/>
        </w:rPr>
        <w:t>віри, що далекий всесвіт</w:t>
      </w:r>
    </w:p>
    <w:p w:rsidR="0057350E" w:rsidRPr="006B501D" w:rsidRDefault="0057350E" w:rsidP="006B5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501D">
        <w:rPr>
          <w:rFonts w:ascii="Times New Roman" w:hAnsi="Times New Roman" w:cs="Times New Roman"/>
          <w:sz w:val="24"/>
          <w:szCs w:val="24"/>
        </w:rPr>
        <w:t>почув</w:t>
      </w:r>
      <w:r w:rsidRPr="006B50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B501D">
        <w:rPr>
          <w:rFonts w:ascii="Times New Roman" w:hAnsi="Times New Roman" w:cs="Times New Roman"/>
          <w:sz w:val="24"/>
          <w:szCs w:val="24"/>
        </w:rPr>
        <w:t>твій</w:t>
      </w:r>
      <w:r w:rsidRPr="006B50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B501D">
        <w:rPr>
          <w:rFonts w:ascii="Times New Roman" w:hAnsi="Times New Roman" w:cs="Times New Roman"/>
          <w:sz w:val="24"/>
          <w:szCs w:val="24"/>
        </w:rPr>
        <w:t>тьмяний клич, але озвався</w:t>
      </w:r>
    </w:p>
    <w:p w:rsidR="0057350E" w:rsidRPr="006B501D" w:rsidRDefault="0057350E" w:rsidP="006B5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501D">
        <w:rPr>
          <w:rFonts w:ascii="Times New Roman" w:hAnsi="Times New Roman" w:cs="Times New Roman"/>
          <w:sz w:val="24"/>
          <w:szCs w:val="24"/>
        </w:rPr>
        <w:t>прихованим</w:t>
      </w:r>
      <w:r w:rsidRPr="006B50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B501D">
        <w:rPr>
          <w:rFonts w:ascii="Times New Roman" w:hAnsi="Times New Roman" w:cs="Times New Roman"/>
          <w:sz w:val="24"/>
          <w:szCs w:val="24"/>
        </w:rPr>
        <w:t>бажанням</w:t>
      </w:r>
      <w:r w:rsidRPr="006B50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B501D">
        <w:rPr>
          <w:rFonts w:ascii="Times New Roman" w:hAnsi="Times New Roman" w:cs="Times New Roman"/>
          <w:sz w:val="24"/>
          <w:szCs w:val="24"/>
        </w:rPr>
        <w:t>співчуття</w:t>
      </w:r>
    </w:p>
    <w:p w:rsidR="0057350E" w:rsidRPr="006B501D" w:rsidRDefault="0057350E" w:rsidP="006B5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501D">
        <w:rPr>
          <w:rFonts w:ascii="Times New Roman" w:hAnsi="Times New Roman" w:cs="Times New Roman"/>
          <w:sz w:val="24"/>
          <w:szCs w:val="24"/>
        </w:rPr>
        <w:t>та іскрою</w:t>
      </w:r>
      <w:r w:rsidRPr="006B50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B501D">
        <w:rPr>
          <w:rFonts w:ascii="Times New Roman" w:hAnsi="Times New Roman" w:cs="Times New Roman"/>
          <w:sz w:val="24"/>
          <w:szCs w:val="24"/>
        </w:rPr>
        <w:t>високої</w:t>
      </w:r>
      <w:r w:rsidRPr="006B50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B501D">
        <w:rPr>
          <w:rFonts w:ascii="Times New Roman" w:hAnsi="Times New Roman" w:cs="Times New Roman"/>
          <w:sz w:val="24"/>
          <w:szCs w:val="24"/>
        </w:rPr>
        <w:t>незгоди:</w:t>
      </w:r>
    </w:p>
    <w:p w:rsidR="0057350E" w:rsidRPr="006B501D" w:rsidRDefault="0057350E" w:rsidP="006B5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501D">
        <w:rPr>
          <w:rFonts w:ascii="Times New Roman" w:hAnsi="Times New Roman" w:cs="Times New Roman"/>
          <w:sz w:val="24"/>
          <w:szCs w:val="24"/>
        </w:rPr>
        <w:t>бо</w:t>
      </w:r>
      <w:r w:rsidRPr="006B50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B501D">
        <w:rPr>
          <w:rFonts w:ascii="Times New Roman" w:hAnsi="Times New Roman" w:cs="Times New Roman"/>
          <w:sz w:val="24"/>
          <w:szCs w:val="24"/>
        </w:rPr>
        <w:t xml:space="preserve">жити </w:t>
      </w:r>
      <w:r w:rsidRPr="006B501D">
        <w:rPr>
          <w:rFonts w:ascii="Times New Roman" w:hAnsi="Times New Roman" w:cs="Times New Roman"/>
          <w:sz w:val="24"/>
          <w:szCs w:val="24"/>
        </w:rPr>
        <w:sym w:font="Symbol" w:char="F02D"/>
      </w:r>
      <w:r w:rsidRPr="006B501D">
        <w:rPr>
          <w:rFonts w:ascii="Times New Roman" w:hAnsi="Times New Roman" w:cs="Times New Roman"/>
          <w:sz w:val="24"/>
          <w:szCs w:val="24"/>
        </w:rPr>
        <w:t xml:space="preserve"> то не є долання</w:t>
      </w:r>
      <w:r w:rsidRPr="006B50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B501D">
        <w:rPr>
          <w:rFonts w:ascii="Times New Roman" w:hAnsi="Times New Roman" w:cs="Times New Roman"/>
          <w:sz w:val="24"/>
          <w:szCs w:val="24"/>
        </w:rPr>
        <w:t>меж,</w:t>
      </w:r>
    </w:p>
    <w:p w:rsidR="0057350E" w:rsidRPr="006B501D" w:rsidRDefault="0057350E" w:rsidP="006B5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501D">
        <w:rPr>
          <w:rFonts w:ascii="Times New Roman" w:hAnsi="Times New Roman" w:cs="Times New Roman"/>
          <w:sz w:val="24"/>
          <w:szCs w:val="24"/>
        </w:rPr>
        <w:t>а на</w:t>
      </w:r>
      <w:r w:rsidRPr="006B50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B501D">
        <w:rPr>
          <w:rFonts w:ascii="Times New Roman" w:hAnsi="Times New Roman" w:cs="Times New Roman"/>
          <w:sz w:val="24"/>
          <w:szCs w:val="24"/>
        </w:rPr>
        <w:t>викання і само</w:t>
      </w:r>
      <w:r w:rsidRPr="006B50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B501D">
        <w:rPr>
          <w:rFonts w:ascii="Times New Roman" w:hAnsi="Times New Roman" w:cs="Times New Roman"/>
          <w:sz w:val="24"/>
          <w:szCs w:val="24"/>
        </w:rPr>
        <w:t xml:space="preserve">собою </w:t>
      </w:r>
      <w:r w:rsidRPr="006B501D">
        <w:rPr>
          <w:rFonts w:ascii="Times New Roman" w:hAnsi="Times New Roman" w:cs="Times New Roman"/>
          <w:sz w:val="24"/>
          <w:szCs w:val="24"/>
        </w:rPr>
        <w:sym w:font="Symbol" w:char="F02D"/>
      </w:r>
      <w:r w:rsidRPr="006B501D">
        <w:rPr>
          <w:rFonts w:ascii="Times New Roman" w:hAnsi="Times New Roman" w:cs="Times New Roman"/>
          <w:sz w:val="24"/>
          <w:szCs w:val="24"/>
        </w:rPr>
        <w:t xml:space="preserve"> наповнення.</w:t>
      </w:r>
    </w:p>
    <w:p w:rsidR="0057350E" w:rsidRPr="006B501D" w:rsidRDefault="0057350E" w:rsidP="006B5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501D">
        <w:rPr>
          <w:rFonts w:ascii="Times New Roman" w:hAnsi="Times New Roman" w:cs="Times New Roman"/>
          <w:sz w:val="24"/>
          <w:szCs w:val="24"/>
          <w:lang w:val="uk-UA"/>
        </w:rPr>
        <w:t>л</w:t>
      </w:r>
      <w:r w:rsidRPr="006B501D">
        <w:rPr>
          <w:rFonts w:ascii="Times New Roman" w:hAnsi="Times New Roman" w:cs="Times New Roman"/>
          <w:sz w:val="24"/>
          <w:szCs w:val="24"/>
        </w:rPr>
        <w:t>иш</w:t>
      </w:r>
      <w:r w:rsidRPr="006B50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B501D">
        <w:rPr>
          <w:rFonts w:ascii="Times New Roman" w:hAnsi="Times New Roman" w:cs="Times New Roman"/>
          <w:sz w:val="24"/>
          <w:szCs w:val="24"/>
        </w:rPr>
        <w:t xml:space="preserve">мати </w:t>
      </w:r>
      <w:r w:rsidRPr="006B501D">
        <w:rPr>
          <w:rFonts w:ascii="Times New Roman" w:hAnsi="Times New Roman" w:cs="Times New Roman"/>
          <w:sz w:val="24"/>
          <w:szCs w:val="24"/>
        </w:rPr>
        <w:sym w:font="Symbol" w:char="F02D"/>
      </w:r>
      <w:r w:rsidRPr="006B501D">
        <w:rPr>
          <w:rFonts w:ascii="Times New Roman" w:hAnsi="Times New Roman" w:cs="Times New Roman"/>
          <w:sz w:val="24"/>
          <w:szCs w:val="24"/>
        </w:rPr>
        <w:t xml:space="preserve"> вміє</w:t>
      </w:r>
      <w:r w:rsidRPr="006B50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B501D">
        <w:rPr>
          <w:rFonts w:ascii="Times New Roman" w:hAnsi="Times New Roman" w:cs="Times New Roman"/>
          <w:sz w:val="24"/>
          <w:szCs w:val="24"/>
        </w:rPr>
        <w:t>жити,</w:t>
      </w:r>
    </w:p>
    <w:p w:rsidR="0057350E" w:rsidRPr="006B501D" w:rsidRDefault="0057350E" w:rsidP="006B501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6B501D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6B501D">
        <w:rPr>
          <w:rFonts w:ascii="Times New Roman" w:hAnsi="Times New Roman" w:cs="Times New Roman"/>
          <w:sz w:val="24"/>
          <w:szCs w:val="24"/>
        </w:rPr>
        <w:t>би</w:t>
      </w:r>
      <w:r w:rsidRPr="006B50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B501D">
        <w:rPr>
          <w:rFonts w:ascii="Times New Roman" w:hAnsi="Times New Roman" w:cs="Times New Roman"/>
          <w:sz w:val="24"/>
          <w:szCs w:val="24"/>
        </w:rPr>
        <w:t xml:space="preserve">світитися, немов зоря. </w:t>
      </w:r>
    </w:p>
    <w:p w:rsidR="0057350E" w:rsidRPr="00893524" w:rsidRDefault="0057350E" w:rsidP="006B501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B501D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</w:t>
      </w:r>
      <w:r w:rsidRPr="006B501D">
        <w:rPr>
          <w:rFonts w:ascii="Times New Roman" w:hAnsi="Times New Roman" w:cs="Times New Roman"/>
          <w:i/>
          <w:iCs/>
          <w:sz w:val="24"/>
          <w:szCs w:val="24"/>
        </w:rPr>
        <w:t>Василь Стус</w:t>
      </w:r>
      <w:r w:rsidRPr="006B501D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</w:t>
      </w:r>
      <w:r w:rsidRPr="00916D01">
        <w:rPr>
          <w:rFonts w:ascii="Times New Roman" w:hAnsi="Times New Roman" w:cs="Times New Roman"/>
          <w:b/>
          <w:bCs/>
          <w:sz w:val="28"/>
          <w:szCs w:val="28"/>
        </w:rPr>
        <w:t>12 б</w:t>
      </w:r>
      <w:r w:rsidRPr="00916D0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57350E" w:rsidRDefault="0057350E" w:rsidP="006B501D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F12306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Максимальна кілікість балів за завдання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відкритої форми</w:t>
      </w:r>
      <w:r w:rsidRPr="00F12306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sym w:font="Symbol" w:char="F02D"/>
      </w:r>
      <w:r w:rsidRPr="00F12306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2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4  </w:t>
      </w:r>
    </w:p>
    <w:p w:rsidR="0057350E" w:rsidRPr="006B501D" w:rsidRDefault="0057350E" w:rsidP="005913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6B501D">
        <w:rPr>
          <w:rFonts w:ascii="Times New Roman" w:hAnsi="Times New Roman" w:cs="Times New Roman"/>
          <w:b/>
          <w:bCs/>
          <w:sz w:val="24"/>
          <w:szCs w:val="24"/>
          <w:lang w:val="uk-UA"/>
        </w:rPr>
        <w:t>Всеукраїнська олімпіада з української мови та літератури</w:t>
      </w:r>
    </w:p>
    <w:p w:rsidR="0057350E" w:rsidRPr="006B501D" w:rsidRDefault="0057350E" w:rsidP="005913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6B501D">
        <w:rPr>
          <w:rFonts w:ascii="Times New Roman" w:hAnsi="Times New Roman" w:cs="Times New Roman"/>
          <w:b/>
          <w:bCs/>
          <w:sz w:val="24"/>
          <w:szCs w:val="24"/>
          <w:lang w:val="uk-UA"/>
        </w:rPr>
        <w:t>2013/2014 н.р.</w:t>
      </w:r>
    </w:p>
    <w:p w:rsidR="0057350E" w:rsidRPr="006B501D" w:rsidRDefault="0057350E" w:rsidP="005913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6B501D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ІІ етап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           </w:t>
      </w:r>
      <w:r w:rsidRPr="006B501D">
        <w:rPr>
          <w:rFonts w:ascii="Times New Roman" w:hAnsi="Times New Roman" w:cs="Times New Roman"/>
          <w:b/>
          <w:bCs/>
          <w:sz w:val="24"/>
          <w:szCs w:val="24"/>
          <w:lang w:val="uk-UA"/>
        </w:rPr>
        <w:t>11 клас</w:t>
      </w:r>
    </w:p>
    <w:p w:rsidR="0057350E" w:rsidRPr="006B501D" w:rsidRDefault="0057350E" w:rsidP="005913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501D">
        <w:rPr>
          <w:rFonts w:ascii="Times New Roman" w:hAnsi="Times New Roman" w:cs="Times New Roman"/>
          <w:b/>
          <w:bCs/>
          <w:sz w:val="24"/>
          <w:szCs w:val="24"/>
          <w:lang w:val="uk-UA"/>
        </w:rPr>
        <w:t>Українська мова</w:t>
      </w:r>
    </w:p>
    <w:p w:rsidR="0057350E" w:rsidRPr="006B501D" w:rsidRDefault="0057350E" w:rsidP="005913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6B501D">
        <w:rPr>
          <w:rFonts w:ascii="Times New Roman" w:hAnsi="Times New Roman" w:cs="Times New Roman"/>
          <w:b/>
          <w:bCs/>
          <w:sz w:val="24"/>
          <w:szCs w:val="24"/>
          <w:lang w:val="uk-UA"/>
        </w:rPr>
        <w:t>Варіант ІІ</w:t>
      </w:r>
    </w:p>
    <w:p w:rsidR="0057350E" w:rsidRPr="006B501D" w:rsidRDefault="0057350E" w:rsidP="00591316">
      <w:pPr>
        <w:pStyle w:val="BodyTextIndent"/>
        <w:numPr>
          <w:ilvl w:val="0"/>
          <w:numId w:val="2"/>
        </w:numPr>
        <w:spacing w:after="0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6B501D">
        <w:rPr>
          <w:rFonts w:ascii="Times New Roman" w:hAnsi="Times New Roman" w:cs="Times New Roman"/>
          <w:b/>
          <w:bCs/>
          <w:sz w:val="24"/>
          <w:szCs w:val="24"/>
          <w:lang w:val="uk-UA"/>
        </w:rPr>
        <w:t>Завдання з відкритою відповіддю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br/>
      </w:r>
      <w:r w:rsidRPr="006B501D">
        <w:rPr>
          <w:rFonts w:ascii="Times New Roman" w:hAnsi="Times New Roman" w:cs="Times New Roman"/>
          <w:b/>
          <w:bCs/>
          <w:sz w:val="24"/>
          <w:szCs w:val="24"/>
          <w:lang w:val="uk-UA"/>
        </w:rPr>
        <w:t>І. Дайте коротку  відповідь на  запропоновані  завдання.</w:t>
      </w:r>
    </w:p>
    <w:p w:rsidR="0057350E" w:rsidRPr="006B501D" w:rsidRDefault="0057350E" w:rsidP="00591316">
      <w:pPr>
        <w:pStyle w:val="ListParagraph"/>
        <w:numPr>
          <w:ilvl w:val="1"/>
          <w:numId w:val="2"/>
        </w:numPr>
        <w:tabs>
          <w:tab w:val="clear" w:pos="1440"/>
          <w:tab w:val="num" w:pos="567"/>
          <w:tab w:val="left" w:pos="4320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B501D">
        <w:rPr>
          <w:rFonts w:ascii="Times New Roman" w:hAnsi="Times New Roman" w:cs="Times New Roman"/>
          <w:b/>
          <w:bCs/>
          <w:sz w:val="24"/>
          <w:szCs w:val="24"/>
          <w:lang w:val="uk-UA"/>
        </w:rPr>
        <w:t>Розкрийте значення фразеологізмів (описово чи за допомогою слів-синонімів).</w:t>
      </w:r>
      <w:r w:rsidRPr="006B501D">
        <w:rPr>
          <w:rFonts w:ascii="Times New Roman" w:hAnsi="Times New Roman" w:cs="Times New Roman"/>
          <w:sz w:val="24"/>
          <w:szCs w:val="24"/>
          <w:lang w:val="uk-UA"/>
        </w:rPr>
        <w:t xml:space="preserve"> Нитка аріадни; золота молодь.</w:t>
      </w:r>
      <w:r w:rsidRPr="006B501D">
        <w:rPr>
          <w:rFonts w:ascii="Times New Roman" w:hAnsi="Times New Roman" w:cs="Times New Roman"/>
          <w:sz w:val="24"/>
          <w:szCs w:val="24"/>
          <w:lang w:val="uk-UA"/>
        </w:rPr>
        <w:tab/>
      </w:r>
    </w:p>
    <w:p w:rsidR="0057350E" w:rsidRPr="006B501D" w:rsidRDefault="0057350E" w:rsidP="00591316">
      <w:pPr>
        <w:tabs>
          <w:tab w:val="num" w:pos="786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6B501D">
        <w:rPr>
          <w:rFonts w:ascii="Times New Roman" w:hAnsi="Times New Roman" w:cs="Times New Roman"/>
          <w:b/>
          <w:bCs/>
          <w:sz w:val="24"/>
          <w:szCs w:val="24"/>
          <w:lang w:val="uk-UA"/>
        </w:rPr>
        <w:t>4б.</w:t>
      </w:r>
    </w:p>
    <w:p w:rsidR="0057350E" w:rsidRPr="006B501D" w:rsidRDefault="0057350E" w:rsidP="00591316">
      <w:pPr>
        <w:pStyle w:val="ListParagraph"/>
        <w:numPr>
          <w:ilvl w:val="1"/>
          <w:numId w:val="2"/>
        </w:numPr>
        <w:tabs>
          <w:tab w:val="clear" w:pos="1440"/>
          <w:tab w:val="num" w:pos="709"/>
          <w:tab w:val="num" w:pos="786"/>
        </w:tabs>
        <w:spacing w:after="0" w:line="240" w:lineRule="auto"/>
        <w:ind w:left="0" w:hanging="567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6B501D">
        <w:rPr>
          <w:rFonts w:ascii="Times New Roman" w:hAnsi="Times New Roman" w:cs="Times New Roman"/>
          <w:b/>
          <w:bCs/>
          <w:sz w:val="24"/>
          <w:szCs w:val="24"/>
          <w:lang w:val="uk-UA"/>
        </w:rPr>
        <w:t>Доберіть нормативні відповідники до калькованих слів і словосполучень.</w:t>
      </w:r>
    </w:p>
    <w:p w:rsidR="0057350E" w:rsidRPr="00916D01" w:rsidRDefault="0057350E" w:rsidP="00591316">
      <w:pPr>
        <w:spacing w:after="0"/>
        <w:ind w:firstLine="6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916D01">
        <w:rPr>
          <w:rFonts w:ascii="Times New Roman" w:hAnsi="Times New Roman" w:cs="Times New Roman"/>
          <w:sz w:val="28"/>
          <w:szCs w:val="28"/>
          <w:lang w:val="uk-UA"/>
        </w:rPr>
        <w:t>анести шкоду; під відкритим небом; ставити у відомість; хвилююча зустріч.</w:t>
      </w:r>
    </w:p>
    <w:p w:rsidR="0057350E" w:rsidRPr="00980359" w:rsidRDefault="0057350E" w:rsidP="00591316">
      <w:pPr>
        <w:tabs>
          <w:tab w:val="num" w:pos="786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80359">
        <w:rPr>
          <w:rFonts w:ascii="Times New Roman" w:hAnsi="Times New Roman" w:cs="Times New Roman"/>
          <w:b/>
          <w:bCs/>
          <w:sz w:val="28"/>
          <w:szCs w:val="28"/>
          <w:lang w:val="uk-UA"/>
        </w:rPr>
        <w:t>4б.</w:t>
      </w:r>
    </w:p>
    <w:p w:rsidR="0057350E" w:rsidRPr="006B501D" w:rsidRDefault="0057350E" w:rsidP="00591316">
      <w:pPr>
        <w:tabs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Pr="00916D0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 </w:t>
      </w:r>
      <w:r w:rsidRPr="006B501D">
        <w:rPr>
          <w:rFonts w:ascii="Times New Roman" w:hAnsi="Times New Roman" w:cs="Times New Roman"/>
          <w:b/>
          <w:bCs/>
          <w:sz w:val="24"/>
          <w:szCs w:val="24"/>
          <w:lang w:val="uk-UA"/>
        </w:rPr>
        <w:t>Запишіть речення, розставте розділові знаки, побудуйте його структурну схему, зробіть синтаксичний розбір (підкресліть головні й другорядні члени речення, визначте та охарактеризуйте названий вид складного речення). Надпишіть над кожним словом, якою частиною мови воно є. Виконайте морфологічний і морфемний аналізи виділеного слова.</w:t>
      </w:r>
    </w:p>
    <w:p w:rsidR="0057350E" w:rsidRPr="00893524" w:rsidRDefault="0057350E" w:rsidP="00591316">
      <w:pPr>
        <w:shd w:val="clear" w:color="auto" w:fill="FFFFFF"/>
        <w:spacing w:after="0" w:line="288" w:lineRule="atLeast"/>
        <w:rPr>
          <w:rFonts w:ascii="Times New Roman" w:hAnsi="Times New Roman" w:cs="Times New Roman"/>
          <w:i/>
          <w:iCs/>
          <w:color w:val="000000"/>
          <w:sz w:val="28"/>
          <w:szCs w:val="28"/>
          <w:lang w:val="uk-UA" w:eastAsia="ru-RU"/>
        </w:rPr>
      </w:pPr>
      <w:r w:rsidRPr="0078389C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Щоб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не пламеніти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горобині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самотньо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</w:t>
      </w:r>
      <w:r w:rsidRPr="00D0295A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посадив</w:t>
      </w:r>
      <w:r w:rsidRPr="0078389C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я поблизу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неї нашу українську калину</w:t>
      </w:r>
      <w:r w:rsidRPr="0078389C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(</w:t>
      </w:r>
      <w:hyperlink r:id="rId6" w:tooltip="Цюпа Іван Антонович" w:history="1">
        <w:r w:rsidRPr="0078389C">
          <w:rPr>
            <w:rFonts w:ascii="Times New Roman" w:hAnsi="Times New Roman" w:cs="Times New Roman"/>
            <w:i/>
            <w:iCs/>
            <w:sz w:val="28"/>
            <w:szCs w:val="28"/>
            <w:lang w:eastAsia="ru-RU"/>
          </w:rPr>
          <w:t>Іван Цюпа</w:t>
        </w:r>
      </w:hyperlink>
      <w:r w:rsidRPr="0078389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)</w:t>
      </w:r>
      <w:r>
        <w:rPr>
          <w:rFonts w:ascii="Times New Roman" w:hAnsi="Times New Roman" w:cs="Times New Roman"/>
          <w:i/>
          <w:iCs/>
          <w:sz w:val="28"/>
          <w:szCs w:val="28"/>
          <w:lang w:val="uk-UA" w:eastAsia="ru-RU"/>
        </w:rPr>
        <w:t>.</w:t>
      </w:r>
    </w:p>
    <w:p w:rsidR="0057350E" w:rsidRDefault="0057350E" w:rsidP="00591316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80359">
        <w:rPr>
          <w:rFonts w:ascii="Times New Roman" w:hAnsi="Times New Roman" w:cs="Times New Roman"/>
          <w:b/>
          <w:bCs/>
          <w:sz w:val="28"/>
          <w:szCs w:val="28"/>
          <w:lang w:val="uk-UA"/>
        </w:rPr>
        <w:t>12б.</w:t>
      </w:r>
    </w:p>
    <w:p w:rsidR="0057350E" w:rsidRPr="006B501D" w:rsidRDefault="0057350E" w:rsidP="00591316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</w:pPr>
      <w:r w:rsidRPr="006B501D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>Максимальна кількість балів за завдання відкритої форми – 20</w:t>
      </w:r>
    </w:p>
    <w:p w:rsidR="0057350E" w:rsidRPr="006B501D" w:rsidRDefault="0057350E" w:rsidP="0059131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6B501D">
        <w:rPr>
          <w:rFonts w:ascii="Times New Roman" w:hAnsi="Times New Roman" w:cs="Times New Roman"/>
          <w:b/>
          <w:bCs/>
          <w:sz w:val="24"/>
          <w:szCs w:val="24"/>
          <w:lang w:val="uk-UA"/>
        </w:rPr>
        <w:t>Українська література</w:t>
      </w:r>
    </w:p>
    <w:p w:rsidR="0057350E" w:rsidRPr="00916D01" w:rsidRDefault="0057350E" w:rsidP="00591316">
      <w:pPr>
        <w:pStyle w:val="BodyTextIndent"/>
        <w:numPr>
          <w:ilvl w:val="0"/>
          <w:numId w:val="2"/>
        </w:numPr>
        <w:spacing w:after="0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B501D">
        <w:rPr>
          <w:rFonts w:ascii="Times New Roman" w:hAnsi="Times New Roman" w:cs="Times New Roman"/>
          <w:b/>
          <w:bCs/>
          <w:sz w:val="24"/>
          <w:szCs w:val="24"/>
          <w:lang w:val="uk-UA"/>
        </w:rPr>
        <w:t>Завдання з відкритою відповіддю</w:t>
      </w:r>
    </w:p>
    <w:p w:rsidR="0057350E" w:rsidRDefault="0057350E" w:rsidP="00591316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16D01">
        <w:rPr>
          <w:rFonts w:ascii="Times New Roman" w:hAnsi="Times New Roman" w:cs="Times New Roman"/>
          <w:b/>
          <w:bCs/>
          <w:sz w:val="28"/>
          <w:szCs w:val="28"/>
        </w:rPr>
        <w:t xml:space="preserve">I. </w:t>
      </w:r>
      <w:r w:rsidRPr="006A285C">
        <w:rPr>
          <w:rFonts w:ascii="Times New Roman" w:hAnsi="Times New Roman" w:cs="Times New Roman"/>
          <w:b/>
          <w:bCs/>
          <w:sz w:val="24"/>
          <w:szCs w:val="24"/>
        </w:rPr>
        <w:t>Напишіть</w:t>
      </w:r>
      <w:r w:rsidRPr="006A285C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6A285C">
        <w:rPr>
          <w:rFonts w:ascii="Times New Roman" w:hAnsi="Times New Roman" w:cs="Times New Roman"/>
          <w:b/>
          <w:bCs/>
          <w:sz w:val="24"/>
          <w:szCs w:val="24"/>
        </w:rPr>
        <w:t>твір-роздум (обсяг – 1-1,5 стор.) на одну із</w:t>
      </w:r>
      <w:r w:rsidRPr="006A285C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6A285C">
        <w:rPr>
          <w:rFonts w:ascii="Times New Roman" w:hAnsi="Times New Roman" w:cs="Times New Roman"/>
          <w:b/>
          <w:bCs/>
          <w:sz w:val="24"/>
          <w:szCs w:val="24"/>
        </w:rPr>
        <w:t>запропонованих тем</w:t>
      </w:r>
    </w:p>
    <w:p w:rsidR="0057350E" w:rsidRPr="00980359" w:rsidRDefault="0057350E" w:rsidP="00591316">
      <w:pPr>
        <w:pStyle w:val="ListParagraph"/>
        <w:numPr>
          <w:ilvl w:val="1"/>
          <w:numId w:val="2"/>
        </w:numPr>
        <w:spacing w:after="0"/>
        <w:ind w:left="0" w:firstLine="180"/>
        <w:rPr>
          <w:rFonts w:ascii="Times New Roman" w:hAnsi="Times New Roman" w:cs="Times New Roman"/>
          <w:sz w:val="28"/>
          <w:szCs w:val="28"/>
          <w:lang w:val="uk-UA"/>
        </w:rPr>
      </w:pPr>
      <w:r w:rsidRPr="00980359">
        <w:rPr>
          <w:rFonts w:ascii="Times New Roman" w:hAnsi="Times New Roman" w:cs="Times New Roman"/>
          <w:sz w:val="28"/>
          <w:szCs w:val="28"/>
          <w:lang w:val="uk-UA"/>
        </w:rPr>
        <w:t>«Розстріляне Відродження» в українській літературі 20-30-х років»</w:t>
      </w:r>
    </w:p>
    <w:p w:rsidR="0057350E" w:rsidRPr="00980359" w:rsidRDefault="0057350E" w:rsidP="00591316">
      <w:pPr>
        <w:pStyle w:val="ListParagraph"/>
        <w:numPr>
          <w:ilvl w:val="1"/>
          <w:numId w:val="2"/>
        </w:numPr>
        <w:spacing w:after="0"/>
        <w:ind w:left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980359">
        <w:rPr>
          <w:rFonts w:ascii="Times New Roman" w:hAnsi="Times New Roman" w:cs="Times New Roman"/>
          <w:sz w:val="28"/>
          <w:szCs w:val="28"/>
          <w:lang w:val="uk-UA"/>
        </w:rPr>
        <w:t>Ідейн</w:t>
      </w:r>
      <w:r>
        <w:rPr>
          <w:rFonts w:ascii="Times New Roman" w:hAnsi="Times New Roman" w:cs="Times New Roman"/>
          <w:sz w:val="28"/>
          <w:szCs w:val="28"/>
          <w:lang w:val="uk-UA"/>
        </w:rPr>
        <w:t>о-тематичне багатство збірки П.</w:t>
      </w:r>
      <w:r w:rsidRPr="00980359">
        <w:rPr>
          <w:rFonts w:ascii="Times New Roman" w:hAnsi="Times New Roman" w:cs="Times New Roman"/>
          <w:sz w:val="28"/>
          <w:szCs w:val="28"/>
          <w:lang w:val="uk-UA"/>
        </w:rPr>
        <w:t>Тичини «Сонячні кларнети»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</w:t>
      </w:r>
      <w:r w:rsidRPr="00980359">
        <w:rPr>
          <w:rFonts w:ascii="Times New Roman" w:hAnsi="Times New Roman" w:cs="Times New Roman"/>
          <w:b/>
          <w:bCs/>
          <w:sz w:val="28"/>
          <w:szCs w:val="28"/>
        </w:rPr>
        <w:t>12 б</w:t>
      </w:r>
      <w:r w:rsidRPr="00980359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57350E" w:rsidRPr="006B501D" w:rsidRDefault="0057350E" w:rsidP="00591316">
      <w:pPr>
        <w:spacing w:after="0"/>
        <w:rPr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ІІ</w:t>
      </w:r>
      <w:r w:rsidRPr="0089352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 </w:t>
      </w:r>
      <w:r w:rsidRPr="006B501D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Проаналізуйте поезію за такою схемою (тема та ідея; жанрові особливості; поетичні образи, картини; особливості віршування (рима, римування, віршовий розмір); строфічна будова; особливості лексики, тропи, поетичні фігури, фонічні засоби та їх роль у розкритті авторського задуму).</w:t>
      </w:r>
    </w:p>
    <w:p w:rsidR="0057350E" w:rsidRPr="006B501D" w:rsidRDefault="0057350E" w:rsidP="00591316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</w:pPr>
      <w:r w:rsidRPr="006B501D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>Мені зоря сіяла нині вранці</w:t>
      </w:r>
    </w:p>
    <w:p w:rsidR="0057350E" w:rsidRPr="006B501D" w:rsidRDefault="0057350E" w:rsidP="0059131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6B501D">
        <w:rPr>
          <w:rFonts w:ascii="Times New Roman" w:hAnsi="Times New Roman" w:cs="Times New Roman"/>
          <w:sz w:val="24"/>
          <w:szCs w:val="24"/>
          <w:lang w:val="uk-UA"/>
        </w:rPr>
        <w:t>Мені зоря сіяла нині вранці,</w:t>
      </w:r>
    </w:p>
    <w:p w:rsidR="0057350E" w:rsidRPr="006B501D" w:rsidRDefault="0057350E" w:rsidP="005913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501D">
        <w:rPr>
          <w:rFonts w:ascii="Times New Roman" w:hAnsi="Times New Roman" w:cs="Times New Roman"/>
          <w:sz w:val="24"/>
          <w:szCs w:val="24"/>
        </w:rPr>
        <w:t xml:space="preserve">устромлена в вікно. І благодать </w:t>
      </w:r>
      <w:r w:rsidRPr="006B501D">
        <w:rPr>
          <w:rFonts w:ascii="Times New Roman" w:hAnsi="Times New Roman" w:cs="Times New Roman"/>
          <w:sz w:val="24"/>
          <w:szCs w:val="24"/>
        </w:rPr>
        <w:sym w:font="Symbol" w:char="F02D"/>
      </w:r>
    </w:p>
    <w:p w:rsidR="0057350E" w:rsidRPr="006B501D" w:rsidRDefault="0057350E" w:rsidP="005913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501D">
        <w:rPr>
          <w:rFonts w:ascii="Times New Roman" w:hAnsi="Times New Roman" w:cs="Times New Roman"/>
          <w:sz w:val="24"/>
          <w:szCs w:val="24"/>
        </w:rPr>
        <w:t>такая</w:t>
      </w:r>
      <w:r w:rsidRPr="006B50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B501D">
        <w:rPr>
          <w:rFonts w:ascii="Times New Roman" w:hAnsi="Times New Roman" w:cs="Times New Roman"/>
          <w:sz w:val="24"/>
          <w:szCs w:val="24"/>
        </w:rPr>
        <w:t>налягла</w:t>
      </w:r>
      <w:r w:rsidRPr="006B50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B501D">
        <w:rPr>
          <w:rFonts w:ascii="Times New Roman" w:hAnsi="Times New Roman" w:cs="Times New Roman"/>
          <w:sz w:val="24"/>
          <w:szCs w:val="24"/>
        </w:rPr>
        <w:t>мені на душу</w:t>
      </w:r>
    </w:p>
    <w:p w:rsidR="0057350E" w:rsidRPr="006B501D" w:rsidRDefault="0057350E" w:rsidP="005913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501D">
        <w:rPr>
          <w:rFonts w:ascii="Times New Roman" w:hAnsi="Times New Roman" w:cs="Times New Roman"/>
          <w:sz w:val="24"/>
          <w:szCs w:val="24"/>
        </w:rPr>
        <w:t>смиренну, що я збагнув блаженно:</w:t>
      </w:r>
    </w:p>
    <w:p w:rsidR="0057350E" w:rsidRPr="006B501D" w:rsidRDefault="0057350E" w:rsidP="005913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501D">
        <w:rPr>
          <w:rFonts w:ascii="Times New Roman" w:hAnsi="Times New Roman" w:cs="Times New Roman"/>
          <w:sz w:val="24"/>
          <w:szCs w:val="24"/>
        </w:rPr>
        <w:t xml:space="preserve">ота зоря </w:t>
      </w:r>
      <w:r w:rsidRPr="006B501D">
        <w:rPr>
          <w:rFonts w:ascii="Times New Roman" w:hAnsi="Times New Roman" w:cs="Times New Roman"/>
          <w:sz w:val="24"/>
          <w:szCs w:val="24"/>
        </w:rPr>
        <w:sym w:font="Symbol" w:char="F02D"/>
      </w:r>
      <w:r w:rsidRPr="006B501D">
        <w:rPr>
          <w:rFonts w:ascii="Times New Roman" w:hAnsi="Times New Roman" w:cs="Times New Roman"/>
          <w:sz w:val="24"/>
          <w:szCs w:val="24"/>
        </w:rPr>
        <w:t xml:space="preserve"> то тільки скалок болю,</w:t>
      </w:r>
    </w:p>
    <w:p w:rsidR="0057350E" w:rsidRPr="006B501D" w:rsidRDefault="0057350E" w:rsidP="005913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501D">
        <w:rPr>
          <w:rFonts w:ascii="Times New Roman" w:hAnsi="Times New Roman" w:cs="Times New Roman"/>
          <w:sz w:val="24"/>
          <w:szCs w:val="24"/>
        </w:rPr>
        <w:t>що</w:t>
      </w:r>
      <w:r w:rsidRPr="006B50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B501D">
        <w:rPr>
          <w:rFonts w:ascii="Times New Roman" w:hAnsi="Times New Roman" w:cs="Times New Roman"/>
          <w:sz w:val="24"/>
          <w:szCs w:val="24"/>
        </w:rPr>
        <w:t>вічністю</w:t>
      </w:r>
      <w:r w:rsidRPr="006B50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B501D">
        <w:rPr>
          <w:rFonts w:ascii="Times New Roman" w:hAnsi="Times New Roman" w:cs="Times New Roman"/>
          <w:sz w:val="24"/>
          <w:szCs w:val="24"/>
        </w:rPr>
        <w:t>протятий, мов огнем.</w:t>
      </w:r>
    </w:p>
    <w:p w:rsidR="0057350E" w:rsidRPr="006B501D" w:rsidRDefault="0057350E" w:rsidP="005913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501D">
        <w:rPr>
          <w:rFonts w:ascii="Times New Roman" w:hAnsi="Times New Roman" w:cs="Times New Roman"/>
          <w:sz w:val="24"/>
          <w:szCs w:val="24"/>
        </w:rPr>
        <w:t xml:space="preserve">ота зоря </w:t>
      </w:r>
      <w:r w:rsidRPr="006B501D">
        <w:rPr>
          <w:rFonts w:ascii="Times New Roman" w:hAnsi="Times New Roman" w:cs="Times New Roman"/>
          <w:sz w:val="24"/>
          <w:szCs w:val="24"/>
        </w:rPr>
        <w:sym w:font="Symbol" w:char="F02D"/>
      </w:r>
      <w:r w:rsidRPr="006B501D">
        <w:rPr>
          <w:rFonts w:ascii="Times New Roman" w:hAnsi="Times New Roman" w:cs="Times New Roman"/>
          <w:sz w:val="24"/>
          <w:szCs w:val="24"/>
        </w:rPr>
        <w:t xml:space="preserve"> вістунка</w:t>
      </w:r>
      <w:r w:rsidRPr="006B50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B501D">
        <w:rPr>
          <w:rFonts w:ascii="Times New Roman" w:hAnsi="Times New Roman" w:cs="Times New Roman"/>
          <w:sz w:val="24"/>
          <w:szCs w:val="24"/>
        </w:rPr>
        <w:t>твого шляху,</w:t>
      </w:r>
    </w:p>
    <w:p w:rsidR="0057350E" w:rsidRPr="006B501D" w:rsidRDefault="0057350E" w:rsidP="005913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501D">
        <w:rPr>
          <w:rFonts w:ascii="Times New Roman" w:hAnsi="Times New Roman" w:cs="Times New Roman"/>
          <w:sz w:val="24"/>
          <w:szCs w:val="24"/>
        </w:rPr>
        <w:t xml:space="preserve">хреста і долі </w:t>
      </w:r>
      <w:r w:rsidRPr="006B501D">
        <w:rPr>
          <w:rFonts w:ascii="Times New Roman" w:hAnsi="Times New Roman" w:cs="Times New Roman"/>
          <w:sz w:val="24"/>
          <w:szCs w:val="24"/>
        </w:rPr>
        <w:sym w:font="Symbol" w:char="F02D"/>
      </w:r>
      <w:r w:rsidRPr="006B501D">
        <w:rPr>
          <w:rFonts w:ascii="Times New Roman" w:hAnsi="Times New Roman" w:cs="Times New Roman"/>
          <w:sz w:val="24"/>
          <w:szCs w:val="24"/>
        </w:rPr>
        <w:t xml:space="preserve"> ніби</w:t>
      </w:r>
      <w:r w:rsidRPr="006B50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B501D">
        <w:rPr>
          <w:rFonts w:ascii="Times New Roman" w:hAnsi="Times New Roman" w:cs="Times New Roman"/>
          <w:sz w:val="24"/>
          <w:szCs w:val="24"/>
        </w:rPr>
        <w:t>вічна</w:t>
      </w:r>
      <w:r w:rsidRPr="006B50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B501D">
        <w:rPr>
          <w:rFonts w:ascii="Times New Roman" w:hAnsi="Times New Roman" w:cs="Times New Roman"/>
          <w:sz w:val="24"/>
          <w:szCs w:val="24"/>
        </w:rPr>
        <w:t>мати,</w:t>
      </w:r>
    </w:p>
    <w:p w:rsidR="0057350E" w:rsidRPr="006B501D" w:rsidRDefault="0057350E" w:rsidP="005913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501D">
        <w:rPr>
          <w:rFonts w:ascii="Times New Roman" w:hAnsi="Times New Roman" w:cs="Times New Roman"/>
          <w:sz w:val="24"/>
          <w:szCs w:val="24"/>
        </w:rPr>
        <w:t>вивищена до неба (від</w:t>
      </w:r>
      <w:r w:rsidRPr="006B50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B501D">
        <w:rPr>
          <w:rFonts w:ascii="Times New Roman" w:hAnsi="Times New Roman" w:cs="Times New Roman"/>
          <w:sz w:val="24"/>
          <w:szCs w:val="24"/>
        </w:rPr>
        <w:t>землі</w:t>
      </w:r>
    </w:p>
    <w:p w:rsidR="0057350E" w:rsidRPr="006B501D" w:rsidRDefault="0057350E" w:rsidP="005913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501D">
        <w:rPr>
          <w:rFonts w:ascii="Times New Roman" w:hAnsi="Times New Roman" w:cs="Times New Roman"/>
          <w:sz w:val="24"/>
          <w:szCs w:val="24"/>
        </w:rPr>
        <w:t>на відстань</w:t>
      </w:r>
      <w:r w:rsidRPr="006B50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B501D">
        <w:rPr>
          <w:rFonts w:ascii="Times New Roman" w:hAnsi="Times New Roman" w:cs="Times New Roman"/>
          <w:sz w:val="24"/>
          <w:szCs w:val="24"/>
        </w:rPr>
        <w:t>справедливості) прощає</w:t>
      </w:r>
    </w:p>
    <w:p w:rsidR="0057350E" w:rsidRPr="006B501D" w:rsidRDefault="0057350E" w:rsidP="005913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501D">
        <w:rPr>
          <w:rFonts w:ascii="Times New Roman" w:hAnsi="Times New Roman" w:cs="Times New Roman"/>
          <w:sz w:val="24"/>
          <w:szCs w:val="24"/>
        </w:rPr>
        <w:t>тобі</w:t>
      </w:r>
      <w:r w:rsidRPr="006B50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B501D">
        <w:rPr>
          <w:rFonts w:ascii="Times New Roman" w:hAnsi="Times New Roman" w:cs="Times New Roman"/>
          <w:sz w:val="24"/>
          <w:szCs w:val="24"/>
        </w:rPr>
        <w:t>хвилину</w:t>
      </w:r>
      <w:r w:rsidRPr="006B50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B501D">
        <w:rPr>
          <w:rFonts w:ascii="Times New Roman" w:hAnsi="Times New Roman" w:cs="Times New Roman"/>
          <w:sz w:val="24"/>
          <w:szCs w:val="24"/>
        </w:rPr>
        <w:t>розпачу, дає</w:t>
      </w:r>
    </w:p>
    <w:p w:rsidR="0057350E" w:rsidRPr="006B501D" w:rsidRDefault="0057350E" w:rsidP="005913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501D">
        <w:rPr>
          <w:rFonts w:ascii="Times New Roman" w:hAnsi="Times New Roman" w:cs="Times New Roman"/>
          <w:sz w:val="24"/>
          <w:szCs w:val="24"/>
        </w:rPr>
        <w:t>наснагу</w:t>
      </w:r>
      <w:r w:rsidRPr="006B50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B501D">
        <w:rPr>
          <w:rFonts w:ascii="Times New Roman" w:hAnsi="Times New Roman" w:cs="Times New Roman"/>
          <w:sz w:val="24"/>
          <w:szCs w:val="24"/>
        </w:rPr>
        <w:t>віри, що далекий всесвіт</w:t>
      </w:r>
    </w:p>
    <w:p w:rsidR="0057350E" w:rsidRPr="006B501D" w:rsidRDefault="0057350E" w:rsidP="005913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501D">
        <w:rPr>
          <w:rFonts w:ascii="Times New Roman" w:hAnsi="Times New Roman" w:cs="Times New Roman"/>
          <w:sz w:val="24"/>
          <w:szCs w:val="24"/>
        </w:rPr>
        <w:t>почув</w:t>
      </w:r>
      <w:r w:rsidRPr="006B50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B501D">
        <w:rPr>
          <w:rFonts w:ascii="Times New Roman" w:hAnsi="Times New Roman" w:cs="Times New Roman"/>
          <w:sz w:val="24"/>
          <w:szCs w:val="24"/>
        </w:rPr>
        <w:t>твій</w:t>
      </w:r>
      <w:r w:rsidRPr="006B50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B501D">
        <w:rPr>
          <w:rFonts w:ascii="Times New Roman" w:hAnsi="Times New Roman" w:cs="Times New Roman"/>
          <w:sz w:val="24"/>
          <w:szCs w:val="24"/>
        </w:rPr>
        <w:t>тьмяний клич, але озвався</w:t>
      </w:r>
    </w:p>
    <w:p w:rsidR="0057350E" w:rsidRPr="006B501D" w:rsidRDefault="0057350E" w:rsidP="005913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501D">
        <w:rPr>
          <w:rFonts w:ascii="Times New Roman" w:hAnsi="Times New Roman" w:cs="Times New Roman"/>
          <w:sz w:val="24"/>
          <w:szCs w:val="24"/>
        </w:rPr>
        <w:t>прихованим</w:t>
      </w:r>
      <w:r w:rsidRPr="006B50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B501D">
        <w:rPr>
          <w:rFonts w:ascii="Times New Roman" w:hAnsi="Times New Roman" w:cs="Times New Roman"/>
          <w:sz w:val="24"/>
          <w:szCs w:val="24"/>
        </w:rPr>
        <w:t>бажанням</w:t>
      </w:r>
      <w:r w:rsidRPr="006B50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B501D">
        <w:rPr>
          <w:rFonts w:ascii="Times New Roman" w:hAnsi="Times New Roman" w:cs="Times New Roman"/>
          <w:sz w:val="24"/>
          <w:szCs w:val="24"/>
        </w:rPr>
        <w:t>співчуття</w:t>
      </w:r>
    </w:p>
    <w:p w:rsidR="0057350E" w:rsidRPr="006B501D" w:rsidRDefault="0057350E" w:rsidP="005913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501D">
        <w:rPr>
          <w:rFonts w:ascii="Times New Roman" w:hAnsi="Times New Roman" w:cs="Times New Roman"/>
          <w:sz w:val="24"/>
          <w:szCs w:val="24"/>
        </w:rPr>
        <w:t>та іскрою</w:t>
      </w:r>
      <w:r w:rsidRPr="006B50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B501D">
        <w:rPr>
          <w:rFonts w:ascii="Times New Roman" w:hAnsi="Times New Roman" w:cs="Times New Roman"/>
          <w:sz w:val="24"/>
          <w:szCs w:val="24"/>
        </w:rPr>
        <w:t>високої</w:t>
      </w:r>
      <w:r w:rsidRPr="006B50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B501D">
        <w:rPr>
          <w:rFonts w:ascii="Times New Roman" w:hAnsi="Times New Roman" w:cs="Times New Roman"/>
          <w:sz w:val="24"/>
          <w:szCs w:val="24"/>
        </w:rPr>
        <w:t>незгоди:</w:t>
      </w:r>
    </w:p>
    <w:p w:rsidR="0057350E" w:rsidRPr="006B501D" w:rsidRDefault="0057350E" w:rsidP="005913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501D">
        <w:rPr>
          <w:rFonts w:ascii="Times New Roman" w:hAnsi="Times New Roman" w:cs="Times New Roman"/>
          <w:sz w:val="24"/>
          <w:szCs w:val="24"/>
        </w:rPr>
        <w:t>бо</w:t>
      </w:r>
      <w:r w:rsidRPr="006B50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B501D">
        <w:rPr>
          <w:rFonts w:ascii="Times New Roman" w:hAnsi="Times New Roman" w:cs="Times New Roman"/>
          <w:sz w:val="24"/>
          <w:szCs w:val="24"/>
        </w:rPr>
        <w:t xml:space="preserve">жити </w:t>
      </w:r>
      <w:r w:rsidRPr="006B501D">
        <w:rPr>
          <w:rFonts w:ascii="Times New Roman" w:hAnsi="Times New Roman" w:cs="Times New Roman"/>
          <w:sz w:val="24"/>
          <w:szCs w:val="24"/>
        </w:rPr>
        <w:sym w:font="Symbol" w:char="F02D"/>
      </w:r>
      <w:r w:rsidRPr="006B501D">
        <w:rPr>
          <w:rFonts w:ascii="Times New Roman" w:hAnsi="Times New Roman" w:cs="Times New Roman"/>
          <w:sz w:val="24"/>
          <w:szCs w:val="24"/>
        </w:rPr>
        <w:t xml:space="preserve"> то не є долання</w:t>
      </w:r>
      <w:r w:rsidRPr="006B50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B501D">
        <w:rPr>
          <w:rFonts w:ascii="Times New Roman" w:hAnsi="Times New Roman" w:cs="Times New Roman"/>
          <w:sz w:val="24"/>
          <w:szCs w:val="24"/>
        </w:rPr>
        <w:t>меж,</w:t>
      </w:r>
    </w:p>
    <w:p w:rsidR="0057350E" w:rsidRPr="006B501D" w:rsidRDefault="0057350E" w:rsidP="005913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501D">
        <w:rPr>
          <w:rFonts w:ascii="Times New Roman" w:hAnsi="Times New Roman" w:cs="Times New Roman"/>
          <w:sz w:val="24"/>
          <w:szCs w:val="24"/>
        </w:rPr>
        <w:t>а на</w:t>
      </w:r>
      <w:r w:rsidRPr="006B50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B501D">
        <w:rPr>
          <w:rFonts w:ascii="Times New Roman" w:hAnsi="Times New Roman" w:cs="Times New Roman"/>
          <w:sz w:val="24"/>
          <w:szCs w:val="24"/>
        </w:rPr>
        <w:t>викання і само</w:t>
      </w:r>
      <w:r w:rsidRPr="006B50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B501D">
        <w:rPr>
          <w:rFonts w:ascii="Times New Roman" w:hAnsi="Times New Roman" w:cs="Times New Roman"/>
          <w:sz w:val="24"/>
          <w:szCs w:val="24"/>
        </w:rPr>
        <w:t xml:space="preserve">собою </w:t>
      </w:r>
      <w:r w:rsidRPr="006B501D">
        <w:rPr>
          <w:rFonts w:ascii="Times New Roman" w:hAnsi="Times New Roman" w:cs="Times New Roman"/>
          <w:sz w:val="24"/>
          <w:szCs w:val="24"/>
        </w:rPr>
        <w:sym w:font="Symbol" w:char="F02D"/>
      </w:r>
      <w:r w:rsidRPr="006B501D">
        <w:rPr>
          <w:rFonts w:ascii="Times New Roman" w:hAnsi="Times New Roman" w:cs="Times New Roman"/>
          <w:sz w:val="24"/>
          <w:szCs w:val="24"/>
        </w:rPr>
        <w:t xml:space="preserve"> наповнення.</w:t>
      </w:r>
    </w:p>
    <w:p w:rsidR="0057350E" w:rsidRPr="006B501D" w:rsidRDefault="0057350E" w:rsidP="005913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501D">
        <w:rPr>
          <w:rFonts w:ascii="Times New Roman" w:hAnsi="Times New Roman" w:cs="Times New Roman"/>
          <w:sz w:val="24"/>
          <w:szCs w:val="24"/>
          <w:lang w:val="uk-UA"/>
        </w:rPr>
        <w:t>л</w:t>
      </w:r>
      <w:r w:rsidRPr="006B501D">
        <w:rPr>
          <w:rFonts w:ascii="Times New Roman" w:hAnsi="Times New Roman" w:cs="Times New Roman"/>
          <w:sz w:val="24"/>
          <w:szCs w:val="24"/>
        </w:rPr>
        <w:t>иш</w:t>
      </w:r>
      <w:r w:rsidRPr="006B50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B501D">
        <w:rPr>
          <w:rFonts w:ascii="Times New Roman" w:hAnsi="Times New Roman" w:cs="Times New Roman"/>
          <w:sz w:val="24"/>
          <w:szCs w:val="24"/>
        </w:rPr>
        <w:t xml:space="preserve">мати </w:t>
      </w:r>
      <w:r w:rsidRPr="006B501D">
        <w:rPr>
          <w:rFonts w:ascii="Times New Roman" w:hAnsi="Times New Roman" w:cs="Times New Roman"/>
          <w:sz w:val="24"/>
          <w:szCs w:val="24"/>
        </w:rPr>
        <w:sym w:font="Symbol" w:char="F02D"/>
      </w:r>
      <w:r w:rsidRPr="006B501D">
        <w:rPr>
          <w:rFonts w:ascii="Times New Roman" w:hAnsi="Times New Roman" w:cs="Times New Roman"/>
          <w:sz w:val="24"/>
          <w:szCs w:val="24"/>
        </w:rPr>
        <w:t xml:space="preserve"> вміє</w:t>
      </w:r>
      <w:r w:rsidRPr="006B50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B501D">
        <w:rPr>
          <w:rFonts w:ascii="Times New Roman" w:hAnsi="Times New Roman" w:cs="Times New Roman"/>
          <w:sz w:val="24"/>
          <w:szCs w:val="24"/>
        </w:rPr>
        <w:t>жити,</w:t>
      </w:r>
    </w:p>
    <w:p w:rsidR="0057350E" w:rsidRPr="006B501D" w:rsidRDefault="0057350E" w:rsidP="0059131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6B501D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6B501D">
        <w:rPr>
          <w:rFonts w:ascii="Times New Roman" w:hAnsi="Times New Roman" w:cs="Times New Roman"/>
          <w:sz w:val="24"/>
          <w:szCs w:val="24"/>
        </w:rPr>
        <w:t>би</w:t>
      </w:r>
      <w:r w:rsidRPr="006B50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B501D">
        <w:rPr>
          <w:rFonts w:ascii="Times New Roman" w:hAnsi="Times New Roman" w:cs="Times New Roman"/>
          <w:sz w:val="24"/>
          <w:szCs w:val="24"/>
        </w:rPr>
        <w:t xml:space="preserve">світитися, немов зоря. </w:t>
      </w:r>
    </w:p>
    <w:p w:rsidR="0057350E" w:rsidRPr="00893524" w:rsidRDefault="0057350E" w:rsidP="005913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B501D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</w:t>
      </w:r>
      <w:r w:rsidRPr="006B501D">
        <w:rPr>
          <w:rFonts w:ascii="Times New Roman" w:hAnsi="Times New Roman" w:cs="Times New Roman"/>
          <w:i/>
          <w:iCs/>
          <w:sz w:val="24"/>
          <w:szCs w:val="24"/>
        </w:rPr>
        <w:t>Василь Стус</w:t>
      </w:r>
      <w:r w:rsidRPr="006B501D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</w:t>
      </w:r>
      <w:r w:rsidRPr="00916D01">
        <w:rPr>
          <w:rFonts w:ascii="Times New Roman" w:hAnsi="Times New Roman" w:cs="Times New Roman"/>
          <w:b/>
          <w:bCs/>
          <w:sz w:val="28"/>
          <w:szCs w:val="28"/>
        </w:rPr>
        <w:t>12 б</w:t>
      </w:r>
      <w:r w:rsidRPr="00916D0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57350E" w:rsidRPr="00893524" w:rsidRDefault="0057350E" w:rsidP="006B501D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F12306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Максимальна кілікість балів за завдання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відкритої форми</w:t>
      </w:r>
      <w:r w:rsidRPr="00F12306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sym w:font="Symbol" w:char="F02D"/>
      </w:r>
      <w:r w:rsidRPr="00F12306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2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4  </w:t>
      </w:r>
    </w:p>
    <w:sectPr w:rsidR="0057350E" w:rsidRPr="00893524" w:rsidSect="006A285C">
      <w:pgSz w:w="11906" w:h="16838"/>
      <w:pgMar w:top="284" w:right="284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E143B5"/>
    <w:multiLevelType w:val="hybridMultilevel"/>
    <w:tmpl w:val="D0B0696A"/>
    <w:lvl w:ilvl="0" w:tplc="8904F8E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  <w:bCs/>
        <w:i w:val="0"/>
        <w:iCs w:val="0"/>
      </w:rPr>
    </w:lvl>
    <w:lvl w:ilvl="1" w:tplc="98EADA56">
      <w:start w:val="1"/>
      <w:numFmt w:val="russianUpper"/>
      <w:lvlText w:val="%2"/>
      <w:lvlJc w:val="left"/>
      <w:pPr>
        <w:tabs>
          <w:tab w:val="num" w:pos="1070"/>
        </w:tabs>
        <w:ind w:left="1070" w:hanging="360"/>
      </w:pPr>
      <w:rPr>
        <w:rFonts w:ascii="Arial" w:hAnsi="Arial" w:cs="Arial" w:hint="default"/>
        <w:b/>
        <w:bCs/>
        <w:i w:val="0"/>
        <w:iCs w:val="0"/>
        <w:sz w:val="20"/>
        <w:szCs w:val="2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09D62C1"/>
    <w:multiLevelType w:val="multilevel"/>
    <w:tmpl w:val="8D2A2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">
    <w:nsid w:val="6B1E3011"/>
    <w:multiLevelType w:val="hybridMultilevel"/>
    <w:tmpl w:val="5FE8C538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8A5A1DC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7470"/>
    <w:rsid w:val="000521BB"/>
    <w:rsid w:val="00062D71"/>
    <w:rsid w:val="000C5AB8"/>
    <w:rsid w:val="000D166A"/>
    <w:rsid w:val="00192A93"/>
    <w:rsid w:val="002056FD"/>
    <w:rsid w:val="00272D23"/>
    <w:rsid w:val="00297470"/>
    <w:rsid w:val="003B3144"/>
    <w:rsid w:val="00511885"/>
    <w:rsid w:val="0055154C"/>
    <w:rsid w:val="0057350E"/>
    <w:rsid w:val="00591316"/>
    <w:rsid w:val="005B7D6A"/>
    <w:rsid w:val="006541D3"/>
    <w:rsid w:val="006A285C"/>
    <w:rsid w:val="006B501D"/>
    <w:rsid w:val="006D3F03"/>
    <w:rsid w:val="0078389C"/>
    <w:rsid w:val="008915C3"/>
    <w:rsid w:val="00893524"/>
    <w:rsid w:val="008F1063"/>
    <w:rsid w:val="00916D01"/>
    <w:rsid w:val="00980359"/>
    <w:rsid w:val="00982405"/>
    <w:rsid w:val="00BE1E58"/>
    <w:rsid w:val="00C672C1"/>
    <w:rsid w:val="00D0295A"/>
    <w:rsid w:val="00D30FB1"/>
    <w:rsid w:val="00D50176"/>
    <w:rsid w:val="00DD5D15"/>
    <w:rsid w:val="00E22EA2"/>
    <w:rsid w:val="00EF0CD2"/>
    <w:rsid w:val="00EF1D98"/>
    <w:rsid w:val="00F12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35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80359"/>
    <w:pPr>
      <w:ind w:left="720"/>
    </w:pPr>
  </w:style>
  <w:style w:type="character" w:customStyle="1" w:styleId="BodyTextIndentChar">
    <w:name w:val="Body Text Indent Char"/>
    <w:uiPriority w:val="99"/>
    <w:locked/>
    <w:rsid w:val="00980359"/>
    <w:rPr>
      <w:rFonts w:ascii="Calibri" w:hAnsi="Calibri" w:cs="Calibri"/>
    </w:rPr>
  </w:style>
  <w:style w:type="paragraph" w:styleId="BodyTextIndent">
    <w:name w:val="Body Text Indent"/>
    <w:basedOn w:val="Normal"/>
    <w:link w:val="BodyTextIndentChar1"/>
    <w:uiPriority w:val="99"/>
    <w:rsid w:val="00980359"/>
    <w:pPr>
      <w:spacing w:after="120"/>
      <w:ind w:left="283"/>
    </w:pPr>
    <w:rPr>
      <w:sz w:val="20"/>
      <w:szCs w:val="20"/>
      <w:lang w:eastAsia="ru-RU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locked/>
    <w:rsid w:val="00511885"/>
    <w:rPr>
      <w:lang w:eastAsia="en-US"/>
    </w:rPr>
  </w:style>
  <w:style w:type="character" w:customStyle="1" w:styleId="1">
    <w:name w:val="Основной текст с отступом Знак1"/>
    <w:basedOn w:val="DefaultParagraphFont"/>
    <w:uiPriority w:val="99"/>
    <w:semiHidden/>
    <w:rsid w:val="00980359"/>
  </w:style>
  <w:style w:type="paragraph" w:styleId="BalloonText">
    <w:name w:val="Balloon Text"/>
    <w:basedOn w:val="Normal"/>
    <w:link w:val="BalloonTextChar"/>
    <w:uiPriority w:val="99"/>
    <w:semiHidden/>
    <w:rsid w:val="006A28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7D27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214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uk.wikipedia.org/wiki/%D0%A6%D1%8E%D0%BF%D0%B0_%D0%86%D0%B2%D0%B0%D0%BD_%D0%90%D0%BD%D1%82%D0%BE%D0%BD%D0%BE%D0%B2%D0%B8%D1%87" TargetMode="External"/><Relationship Id="rId5" Type="http://schemas.openxmlformats.org/officeDocument/2006/relationships/hyperlink" Target="http://uk.wikipedia.org/wiki/%D0%A6%D1%8E%D0%BF%D0%B0_%D0%86%D0%B2%D0%B0%D0%BD_%D0%90%D0%BD%D1%82%D0%BE%D0%BD%D0%BE%D0%B2%D0%B8%D1%8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2</Pages>
  <Words>770</Words>
  <Characters>4389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14</cp:revision>
  <cp:lastPrinted>2013-11-30T08:44:00Z</cp:lastPrinted>
  <dcterms:created xsi:type="dcterms:W3CDTF">2013-11-27T07:56:00Z</dcterms:created>
  <dcterms:modified xsi:type="dcterms:W3CDTF">2013-11-30T08:46:00Z</dcterms:modified>
</cp:coreProperties>
</file>